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DD1D" w14:textId="29465699" w:rsidR="00474F67" w:rsidRPr="007F05E6" w:rsidRDefault="00474F67" w:rsidP="00474F67">
      <w:pPr>
        <w:pStyle w:val="Unittitle"/>
      </w:pPr>
      <w:r w:rsidRPr="00FF4100">
        <w:t>1</w:t>
      </w:r>
      <w:r w:rsidR="0086428A">
        <w:t xml:space="preserve">2: Building </w:t>
      </w:r>
      <w:r w:rsidR="00755AC8">
        <w:t>s</w:t>
      </w:r>
      <w:r w:rsidR="0086428A">
        <w:t>ervice</w:t>
      </w:r>
      <w:r w:rsidR="00755AC8">
        <w:t>s</w:t>
      </w:r>
      <w:r w:rsidR="0086428A">
        <w:t xml:space="preserve"> </w:t>
      </w:r>
      <w:r w:rsidR="00755AC8">
        <w:t>e</w:t>
      </w:r>
      <w:r w:rsidR="0086428A">
        <w:t>ngineering (BSE) systems</w:t>
      </w:r>
    </w:p>
    <w:p w14:paraId="6B786977" w14:textId="5D34029A" w:rsidR="00474F67" w:rsidRPr="00692A45" w:rsidRDefault="00474F67" w:rsidP="00474F67">
      <w:pPr>
        <w:pStyle w:val="Heading1"/>
      </w:pPr>
      <w:r w:rsidRPr="00692A45">
        <w:t xml:space="preserve">Worksheet </w:t>
      </w:r>
      <w:r w:rsidR="0086428A">
        <w:t>2</w:t>
      </w:r>
      <w:r w:rsidRPr="00692A45">
        <w:t xml:space="preserve">: </w:t>
      </w:r>
      <w:r w:rsidR="0086428A">
        <w:t>Electrotechnical systems (tutor)</w:t>
      </w:r>
    </w:p>
    <w:p w14:paraId="31A7B6BF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Name three types of renewable power generation.</w:t>
      </w:r>
    </w:p>
    <w:p w14:paraId="0A1A8DA3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</w:rPr>
      </w:pPr>
    </w:p>
    <w:p w14:paraId="37B86E4C" w14:textId="4B20FFC4" w:rsidR="0086428A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  <w:r w:rsidRPr="00E46C43">
        <w:rPr>
          <w:rFonts w:ascii="Arial" w:hAnsi="Arial" w:cs="Arial"/>
          <w:color w:val="FF0000"/>
        </w:rPr>
        <w:t>Wind, photovoltaic, hydroelectric.</w:t>
      </w:r>
    </w:p>
    <w:p w14:paraId="4C00D18D" w14:textId="77777777" w:rsidR="00755AC8" w:rsidRPr="00E46C43" w:rsidRDefault="00755AC8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396C2969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What voltage is necessary for transmission through the National Grid system?</w:t>
      </w:r>
    </w:p>
    <w:p w14:paraId="0B4E237F" w14:textId="62E2B063" w:rsidR="0086428A" w:rsidRDefault="0018121D" w:rsidP="00D07636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13kV</w:t>
      </w:r>
    </w:p>
    <w:p w14:paraId="39A887D2" w14:textId="77777777" w:rsidR="00755AC8" w:rsidRPr="00E46C43" w:rsidRDefault="00755AC8" w:rsidP="00D07636">
      <w:pPr>
        <w:ind w:firstLine="360"/>
        <w:rPr>
          <w:rFonts w:cs="Arial"/>
          <w:color w:val="FF0000"/>
        </w:rPr>
      </w:pPr>
    </w:p>
    <w:p w14:paraId="26A0EA79" w14:textId="45B5DB12" w:rsidR="00755AC8" w:rsidRPr="00995E88" w:rsidRDefault="00755AC8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in </w:t>
      </w:r>
      <w:r>
        <w:rPr>
          <w:rFonts w:ascii="Arial" w:hAnsi="Arial" w:cs="Arial"/>
        </w:rPr>
        <w:t xml:space="preserve">which </w:t>
      </w:r>
      <w:r w:rsidRPr="00995E88">
        <w:rPr>
          <w:rFonts w:ascii="Arial" w:hAnsi="Arial" w:cs="Arial"/>
        </w:rPr>
        <w:t>environments it is commonly used.</w:t>
      </w:r>
    </w:p>
    <w:p w14:paraId="020CD925" w14:textId="2D95A4AD" w:rsidR="0086428A" w:rsidRPr="00E46C43" w:rsidRDefault="0086428A" w:rsidP="00D07636">
      <w:pPr>
        <w:ind w:left="360"/>
        <w:rPr>
          <w:rFonts w:cs="Arial"/>
          <w:color w:val="FF0000"/>
        </w:rPr>
      </w:pPr>
      <w:r w:rsidRPr="00026172">
        <w:rPr>
          <w:rFonts w:cs="Arial"/>
          <w:color w:val="FF0000"/>
        </w:rPr>
        <w:t>A UPS provides emergency backup power instantaneously when the main power source fails or if the voltage drops to an insufficient level or surges and causes an outage.</w:t>
      </w:r>
    </w:p>
    <w:p w14:paraId="41F30502" w14:textId="60DB4B1A" w:rsidR="0086428A" w:rsidRPr="00E46C43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allows additional run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time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of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15 minutes or longer depending on battery size.</w:t>
      </w:r>
    </w:p>
    <w:p w14:paraId="2313E9C9" w14:textId="116F436E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can protect data centres, operating machinery, lighting, IT systems and electrical equipment.</w:t>
      </w:r>
    </w:p>
    <w:p w14:paraId="747A9904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4DFC7625" w14:textId="77777777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kern w:val="24"/>
          <w:sz w:val="22"/>
          <w:szCs w:val="22"/>
          <w:lang w:eastAsia="en-US"/>
        </w:rPr>
      </w:pPr>
      <w:r w:rsidRPr="00E46C43">
        <w:rPr>
          <w:rFonts w:ascii="Arial" w:eastAsia="MS PGothic" w:hAnsi="Arial" w:cs="Arial"/>
          <w:sz w:val="22"/>
          <w:szCs w:val="22"/>
        </w:rPr>
        <w:t>Why are sodium vapour lights used for street lamps?</w:t>
      </w:r>
      <w:r w:rsidRPr="00E46C43">
        <w:rPr>
          <w:rFonts w:ascii="Arial" w:eastAsia="MS PGothic" w:hAnsi="Arial" w:cs="Arial"/>
          <w:kern w:val="24"/>
          <w:sz w:val="22"/>
          <w:szCs w:val="22"/>
          <w:lang w:eastAsia="en-US"/>
        </w:rPr>
        <w:t xml:space="preserve"> </w:t>
      </w:r>
    </w:p>
    <w:p w14:paraId="694D5722" w14:textId="214DF6A3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Sodium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vapour 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>lights have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high efficiency and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emit light that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penetrates mist and fog well.</w:t>
      </w:r>
    </w:p>
    <w:p w14:paraId="110F5FD9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5714B08E" w14:textId="1FD662DF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E46C43">
        <w:rPr>
          <w:rFonts w:ascii="Arial" w:eastAsia="MS PGothic" w:hAnsi="Arial" w:cs="Arial"/>
          <w:sz w:val="22"/>
          <w:szCs w:val="22"/>
        </w:rPr>
        <w:t>You need to replace a</w:t>
      </w:r>
      <w:r>
        <w:rPr>
          <w:rFonts w:ascii="Arial" w:eastAsia="MS PGothic" w:hAnsi="Arial" w:cs="Arial"/>
          <w:sz w:val="22"/>
          <w:szCs w:val="22"/>
        </w:rPr>
        <w:t>n</w:t>
      </w:r>
      <w:r w:rsidRPr="00E46C43">
        <w:rPr>
          <w:rFonts w:ascii="Arial" w:eastAsia="MS PGothic" w:hAnsi="Arial" w:cs="Arial"/>
          <w:sz w:val="22"/>
          <w:szCs w:val="22"/>
        </w:rPr>
        <w:t xml:space="preserve"> old 100</w:t>
      </w:r>
      <w:r w:rsidR="00025FC8">
        <w:rPr>
          <w:rFonts w:ascii="Arial" w:eastAsia="MS PGothic" w:hAnsi="Arial" w:cs="Arial"/>
          <w:sz w:val="22"/>
          <w:szCs w:val="22"/>
        </w:rPr>
        <w:t>W</w:t>
      </w:r>
      <w:r w:rsidRPr="00E46C43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4FC6256E" w14:textId="3BD5DFD7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kern w:val="24"/>
          <w:sz w:val="22"/>
          <w:szCs w:val="22"/>
        </w:rPr>
      </w:pP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>Typically</w:t>
      </w:r>
      <w:r w:rsidRPr="00E46C43">
        <w:rPr>
          <w:rFonts w:ascii="Arial" w:eastAsia="MS PGothic" w:hAnsi="Arial" w:cs="Arial"/>
          <w:color w:val="FF0000"/>
          <w:kern w:val="24"/>
          <w:sz w:val="22"/>
          <w:szCs w:val="22"/>
        </w:rPr>
        <w:t>,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a 100</w:t>
      </w:r>
      <w:r w:rsidR="00C959B3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filament lamp would be replaced by a 5</w:t>
      </w:r>
      <w:r w:rsidR="00755AC8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LED.</w:t>
      </w:r>
    </w:p>
    <w:p w14:paraId="52D0976D" w14:textId="77777777" w:rsidR="00755AC8" w:rsidRPr="00026172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7F96D1BC" w14:textId="7A90FE39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E46C43">
        <w:rPr>
          <w:rFonts w:ascii="Arial" w:hAnsi="Arial" w:cs="Arial"/>
          <w:sz w:val="22"/>
          <w:szCs w:val="22"/>
        </w:rPr>
        <w:t>Briefly describe how an electric storage heater works</w:t>
      </w:r>
      <w:r w:rsidR="00755AC8">
        <w:rPr>
          <w:rFonts w:ascii="Arial" w:hAnsi="Arial" w:cs="Arial"/>
          <w:sz w:val="22"/>
          <w:szCs w:val="22"/>
        </w:rPr>
        <w:t>.</w:t>
      </w:r>
    </w:p>
    <w:p w14:paraId="57F92543" w14:textId="77F865E5" w:rsidR="0086428A" w:rsidRPr="00E46C43" w:rsidRDefault="00755AC8" w:rsidP="00D07636">
      <w:pPr>
        <w:pStyle w:val="NormalWeb"/>
        <w:kinsoku w:val="0"/>
        <w:overflowPunct w:val="0"/>
        <w:spacing w:before="200" w:after="20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B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y utilising off-peak electricity The casing is filled with concrete blocks which have heating elements within </w:t>
      </w:r>
      <w:r>
        <w:rPr>
          <w:rFonts w:ascii="Arial" w:hAnsi="Arial" w:cs="Arial"/>
          <w:color w:val="FF0000"/>
          <w:sz w:val="22"/>
          <w:szCs w:val="22"/>
        </w:rPr>
        <w:t>them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. These are heated throughout the night </w:t>
      </w:r>
      <w:r>
        <w:rPr>
          <w:rFonts w:ascii="Arial" w:hAnsi="Arial" w:cs="Arial"/>
          <w:color w:val="FF0000"/>
          <w:sz w:val="22"/>
          <w:szCs w:val="22"/>
        </w:rPr>
        <w:t>and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 emit heat during the day.</w:t>
      </w:r>
    </w:p>
    <w:p w14:paraId="0C1760DF" w14:textId="77777777" w:rsidR="0086428A" w:rsidRPr="00026172" w:rsidRDefault="0086428A" w:rsidP="00E46C43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3443EAEF" w14:textId="4FB47084" w:rsidR="0086428A" w:rsidRDefault="0086428A" w:rsidP="00026172"/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B309C" w14:textId="77777777" w:rsidR="00AB0CF6" w:rsidRDefault="00AB0CF6">
      <w:pPr>
        <w:spacing w:before="0" w:after="0"/>
      </w:pPr>
      <w:r>
        <w:separator/>
      </w:r>
    </w:p>
  </w:endnote>
  <w:endnote w:type="continuationSeparator" w:id="0">
    <w:p w14:paraId="24BC1C7D" w14:textId="77777777" w:rsidR="00AB0CF6" w:rsidRDefault="00AB0C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9086" w14:textId="77777777" w:rsidR="003D244D" w:rsidRDefault="003D24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D8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0FABF" wp14:editId="44F02F0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5C377E" w14:textId="5AC479EC" w:rsidR="009A2CD2" w:rsidRPr="006953AB" w:rsidRDefault="003D244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D244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EC9BC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0FA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A5C377E" w14:textId="5AC479EC" w:rsidR="009A2CD2" w:rsidRPr="006953AB" w:rsidRDefault="003D244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D244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EC9BC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49F25E" wp14:editId="28E3E88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4FFA" w14:textId="77777777" w:rsidR="003D244D" w:rsidRDefault="003D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9109D" w14:textId="77777777" w:rsidR="00AB0CF6" w:rsidRDefault="00AB0CF6">
      <w:pPr>
        <w:spacing w:before="0" w:after="0"/>
      </w:pPr>
      <w:r>
        <w:separator/>
      </w:r>
    </w:p>
  </w:footnote>
  <w:footnote w:type="continuationSeparator" w:id="0">
    <w:p w14:paraId="6C8AF034" w14:textId="77777777" w:rsidR="00AB0CF6" w:rsidRDefault="00AB0C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6802" w14:textId="77777777" w:rsidR="003D244D" w:rsidRDefault="003D24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88B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1EC700C" wp14:editId="76934D6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8387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C0E6355" wp14:editId="1F057C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ED04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8C67" w14:textId="77777777" w:rsidR="003D244D" w:rsidRDefault="003D2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116927">
    <w:abstractNumId w:val="4"/>
  </w:num>
  <w:num w:numId="2" w16cid:durableId="1966886667">
    <w:abstractNumId w:val="15"/>
  </w:num>
  <w:num w:numId="3" w16cid:durableId="220987751">
    <w:abstractNumId w:val="22"/>
  </w:num>
  <w:num w:numId="4" w16cid:durableId="1894998710">
    <w:abstractNumId w:val="17"/>
  </w:num>
  <w:num w:numId="5" w16cid:durableId="592007306">
    <w:abstractNumId w:val="7"/>
  </w:num>
  <w:num w:numId="6" w16cid:durableId="253444286">
    <w:abstractNumId w:val="16"/>
  </w:num>
  <w:num w:numId="7" w16cid:durableId="673997882">
    <w:abstractNumId w:val="7"/>
  </w:num>
  <w:num w:numId="8" w16cid:durableId="1709451765">
    <w:abstractNumId w:val="1"/>
  </w:num>
  <w:num w:numId="9" w16cid:durableId="28336561">
    <w:abstractNumId w:val="7"/>
    <w:lvlOverride w:ilvl="0">
      <w:startOverride w:val="1"/>
    </w:lvlOverride>
  </w:num>
  <w:num w:numId="10" w16cid:durableId="1698192199">
    <w:abstractNumId w:val="18"/>
  </w:num>
  <w:num w:numId="11" w16cid:durableId="1034304561">
    <w:abstractNumId w:val="14"/>
  </w:num>
  <w:num w:numId="12" w16cid:durableId="927737066">
    <w:abstractNumId w:val="5"/>
  </w:num>
  <w:num w:numId="13" w16cid:durableId="922105523">
    <w:abstractNumId w:val="13"/>
  </w:num>
  <w:num w:numId="14" w16cid:durableId="711460290">
    <w:abstractNumId w:val="19"/>
  </w:num>
  <w:num w:numId="15" w16cid:durableId="1279606764">
    <w:abstractNumId w:val="11"/>
  </w:num>
  <w:num w:numId="16" w16cid:durableId="1559706366">
    <w:abstractNumId w:val="6"/>
  </w:num>
  <w:num w:numId="17" w16cid:durableId="189685231">
    <w:abstractNumId w:val="24"/>
  </w:num>
  <w:num w:numId="18" w16cid:durableId="1589462850">
    <w:abstractNumId w:val="25"/>
  </w:num>
  <w:num w:numId="19" w16cid:durableId="829366709">
    <w:abstractNumId w:val="3"/>
  </w:num>
  <w:num w:numId="20" w16cid:durableId="256984662">
    <w:abstractNumId w:val="2"/>
  </w:num>
  <w:num w:numId="21" w16cid:durableId="1925383801">
    <w:abstractNumId w:val="9"/>
  </w:num>
  <w:num w:numId="22" w16cid:durableId="821234762">
    <w:abstractNumId w:val="9"/>
    <w:lvlOverride w:ilvl="0">
      <w:startOverride w:val="1"/>
    </w:lvlOverride>
  </w:num>
  <w:num w:numId="23" w16cid:durableId="1354651974">
    <w:abstractNumId w:val="23"/>
  </w:num>
  <w:num w:numId="24" w16cid:durableId="1684362358">
    <w:abstractNumId w:val="9"/>
    <w:lvlOverride w:ilvl="0">
      <w:startOverride w:val="1"/>
    </w:lvlOverride>
  </w:num>
  <w:num w:numId="25" w16cid:durableId="1476794357">
    <w:abstractNumId w:val="9"/>
    <w:lvlOverride w:ilvl="0">
      <w:startOverride w:val="1"/>
    </w:lvlOverride>
  </w:num>
  <w:num w:numId="26" w16cid:durableId="931354951">
    <w:abstractNumId w:val="10"/>
  </w:num>
  <w:num w:numId="27" w16cid:durableId="250242651">
    <w:abstractNumId w:val="20"/>
  </w:num>
  <w:num w:numId="28" w16cid:durableId="1290864207">
    <w:abstractNumId w:val="9"/>
    <w:lvlOverride w:ilvl="0">
      <w:startOverride w:val="1"/>
    </w:lvlOverride>
  </w:num>
  <w:num w:numId="29" w16cid:durableId="902563286">
    <w:abstractNumId w:val="21"/>
  </w:num>
  <w:num w:numId="30" w16cid:durableId="670523441">
    <w:abstractNumId w:val="9"/>
  </w:num>
  <w:num w:numId="31" w16cid:durableId="1779327352">
    <w:abstractNumId w:val="9"/>
    <w:lvlOverride w:ilvl="0">
      <w:startOverride w:val="1"/>
    </w:lvlOverride>
  </w:num>
  <w:num w:numId="32" w16cid:durableId="44918728">
    <w:abstractNumId w:val="9"/>
    <w:lvlOverride w:ilvl="0">
      <w:startOverride w:val="1"/>
    </w:lvlOverride>
  </w:num>
  <w:num w:numId="33" w16cid:durableId="11536814">
    <w:abstractNumId w:val="0"/>
  </w:num>
  <w:num w:numId="34" w16cid:durableId="564687692">
    <w:abstractNumId w:val="12"/>
  </w:num>
  <w:num w:numId="35" w16cid:durableId="11167552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33BD"/>
    <w:rsid w:val="00025FC8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90326"/>
    <w:rsid w:val="002D07A8"/>
    <w:rsid w:val="003127FD"/>
    <w:rsid w:val="003405EA"/>
    <w:rsid w:val="003B1E21"/>
    <w:rsid w:val="003D244D"/>
    <w:rsid w:val="00404B31"/>
    <w:rsid w:val="00443B2E"/>
    <w:rsid w:val="00474F67"/>
    <w:rsid w:val="0048500D"/>
    <w:rsid w:val="004F640B"/>
    <w:rsid w:val="00524E1B"/>
    <w:rsid w:val="00563D5F"/>
    <w:rsid w:val="00592613"/>
    <w:rsid w:val="005C01C2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AC8"/>
    <w:rsid w:val="00797FA7"/>
    <w:rsid w:val="007A2730"/>
    <w:rsid w:val="007F2A40"/>
    <w:rsid w:val="0086428A"/>
    <w:rsid w:val="008837EF"/>
    <w:rsid w:val="008C1F1C"/>
    <w:rsid w:val="009975A0"/>
    <w:rsid w:val="009A2CD2"/>
    <w:rsid w:val="009C5C6E"/>
    <w:rsid w:val="00A2454C"/>
    <w:rsid w:val="00AB0CF6"/>
    <w:rsid w:val="00AE245C"/>
    <w:rsid w:val="00B054EC"/>
    <w:rsid w:val="00B877DF"/>
    <w:rsid w:val="00BE2446"/>
    <w:rsid w:val="00BE2C21"/>
    <w:rsid w:val="00BF7F8D"/>
    <w:rsid w:val="00C01D20"/>
    <w:rsid w:val="00C202BF"/>
    <w:rsid w:val="00C858D7"/>
    <w:rsid w:val="00C959B3"/>
    <w:rsid w:val="00D073BC"/>
    <w:rsid w:val="00D07636"/>
    <w:rsid w:val="00D56B82"/>
    <w:rsid w:val="00DA2485"/>
    <w:rsid w:val="00DE29A8"/>
    <w:rsid w:val="00F03E33"/>
    <w:rsid w:val="00F15749"/>
    <w:rsid w:val="00F873D4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D24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65</Words>
  <Characters>1254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2025-11-17T22:31:00Z</dcterms:created>
  <dcterms:modified xsi:type="dcterms:W3CDTF">2025-11-20T15:25:00Z</dcterms:modified>
</cp:coreProperties>
</file>